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AE506" w14:textId="77777777" w:rsidR="0060458D" w:rsidRDefault="0060458D" w:rsidP="0060458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FEERBY, the elder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5AC0E6D4" w14:textId="77777777" w:rsidR="0060458D" w:rsidRDefault="0060458D" w:rsidP="0060458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Suffolk.</w:t>
      </w:r>
    </w:p>
    <w:p w14:paraId="35643014" w14:textId="77777777" w:rsidR="0060458D" w:rsidRDefault="0060458D" w:rsidP="0060458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F9539AB" w14:textId="77777777" w:rsidR="0060458D" w:rsidRDefault="0060458D" w:rsidP="0060458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AD23D1E" w14:textId="77777777" w:rsidR="0060458D" w:rsidRDefault="0060458D" w:rsidP="0060458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Mar.1410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Worthe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appointed alnagers in Norfolk, Suffolk, </w:t>
      </w:r>
    </w:p>
    <w:p w14:paraId="6E7FAC98" w14:textId="77777777" w:rsidR="0060458D" w:rsidRDefault="0060458D" w:rsidP="0060458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</w:t>
      </w:r>
      <w:proofErr w:type="gramStart"/>
      <w:r>
        <w:rPr>
          <w:rFonts w:ascii="Times New Roman" w:hAnsi="Times New Roman" w:cs="Times New Roman"/>
          <w:sz w:val="24"/>
          <w:szCs w:val="24"/>
        </w:rPr>
        <w:t>Hertfordshire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Norwich.    (C.F.R. 1405-13 p.166)</w:t>
      </w:r>
    </w:p>
    <w:p w14:paraId="330D376F" w14:textId="77777777" w:rsidR="0060458D" w:rsidRDefault="0060458D" w:rsidP="0060458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D146CAD" w14:textId="77777777" w:rsidR="0060458D" w:rsidRDefault="0060458D" w:rsidP="0060458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399EA09" w14:textId="77777777" w:rsidR="0060458D" w:rsidRDefault="0060458D" w:rsidP="0060458D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May 2022</w:t>
      </w:r>
    </w:p>
    <w:p w14:paraId="0FB2964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9C4CE" w14:textId="77777777" w:rsidR="0060458D" w:rsidRDefault="0060458D" w:rsidP="009139A6">
      <w:r>
        <w:separator/>
      </w:r>
    </w:p>
  </w:endnote>
  <w:endnote w:type="continuationSeparator" w:id="0">
    <w:p w14:paraId="6204B59A" w14:textId="77777777" w:rsidR="0060458D" w:rsidRDefault="006045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BA5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B6F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95A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C1807" w14:textId="77777777" w:rsidR="0060458D" w:rsidRDefault="0060458D" w:rsidP="009139A6">
      <w:r>
        <w:separator/>
      </w:r>
    </w:p>
  </w:footnote>
  <w:footnote w:type="continuationSeparator" w:id="0">
    <w:p w14:paraId="10D07DA2" w14:textId="77777777" w:rsidR="0060458D" w:rsidRDefault="006045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EEA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D0B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441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58D"/>
    <w:rsid w:val="000666E0"/>
    <w:rsid w:val="002510B7"/>
    <w:rsid w:val="005C130B"/>
    <w:rsid w:val="0060458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20979"/>
  <w15:chartTrackingRefBased/>
  <w15:docId w15:val="{11E485A7-CB77-4059-839E-EF306FC3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58D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2023-09-26T18:42:00Z</dcterms:created>
  <dcterms:modified xsi:type="dcterms:W3CDTF">2023-09-26T18:43:00Z</dcterms:modified>
</cp:coreProperties>
</file>